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>Week 0</w:t>
      </w:r>
      <w:r w:rsidR="002C48A2">
        <w:t>4</w:t>
      </w:r>
      <w:r>
        <w:t xml:space="preserve">: </w:t>
      </w:r>
      <w:r w:rsidR="002C48A2">
        <w:t>MATLAB Input &amp; Output, Plots</w:t>
      </w:r>
      <w:r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Video 1</w:t>
        </w:r>
      </w:hyperlink>
      <w:r>
        <w:t>: Input and Output Commands in MATLAB</w:t>
      </w:r>
      <w:r w:rsidR="005B564C">
        <w:t xml:space="preserve"> at</w:t>
      </w:r>
    </w:p>
    <w:p w:rsidR="00E01EA3" w:rsidRDefault="00481934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="004D39DD" w:rsidRPr="00493FDF">
          <w:rPr>
            <w:rStyle w:val="Hyperlink"/>
          </w:rPr>
          <w:t>https://youtu.be/EjskX-MSRIQ</w:t>
        </w:r>
      </w:hyperlink>
    </w:p>
    <w:p w:rsidR="004D39DD" w:rsidRDefault="004D39DD" w:rsidP="005B564C">
      <w:pPr>
        <w:pStyle w:val="ListNumber"/>
        <w:numPr>
          <w:ilvl w:val="0"/>
          <w:numId w:val="0"/>
        </w:numPr>
        <w:ind w:left="432"/>
      </w:pPr>
    </w:p>
    <w:p w:rsidR="005B564C" w:rsidRDefault="004D39DD" w:rsidP="005B564C">
      <w:pPr>
        <w:pStyle w:val="ListNumber"/>
      </w:pPr>
      <w:r>
        <w:t xml:space="preserve">Watch </w:t>
      </w:r>
      <w:hyperlink r:id="rId9" w:history="1">
        <w:r w:rsidRPr="004D39DD">
          <w:rPr>
            <w:rStyle w:val="Hyperlink"/>
          </w:rPr>
          <w:t>Video 2</w:t>
        </w:r>
      </w:hyperlink>
      <w:r>
        <w:t>: ‘</w:t>
      </w:r>
      <w:proofErr w:type="spellStart"/>
      <w:r w:rsidRPr="004D39DD">
        <w:rPr>
          <w:b/>
          <w:bCs/>
        </w:rPr>
        <w:t>fprintf</w:t>
      </w:r>
      <w:proofErr w:type="spellEnd"/>
      <w:r w:rsidRPr="004D39DD">
        <w:rPr>
          <w:b/>
          <w:bCs/>
        </w:rPr>
        <w:t>()</w:t>
      </w:r>
      <w:r>
        <w:t>’ command in MATLAB</w:t>
      </w:r>
      <w:r w:rsidR="0037724D">
        <w:t xml:space="preserve"> </w:t>
      </w:r>
      <w:r w:rsidR="008B0436">
        <w:t xml:space="preserve">at </w:t>
      </w:r>
      <w:r w:rsidR="0095070E">
        <w:t xml:space="preserve"> </w:t>
      </w:r>
    </w:p>
    <w:p w:rsidR="000F694A" w:rsidRDefault="00481934" w:rsidP="008B0436">
      <w:pPr>
        <w:pStyle w:val="ListNumber"/>
        <w:numPr>
          <w:ilvl w:val="0"/>
          <w:numId w:val="0"/>
        </w:numPr>
        <w:ind w:left="432"/>
      </w:pPr>
      <w:hyperlink r:id="rId10" w:history="1">
        <w:r w:rsidR="004D39DD" w:rsidRPr="00493FDF">
          <w:rPr>
            <w:rStyle w:val="Hyperlink"/>
          </w:rPr>
          <w:t>https://youtu.be/xjrrZAJDEHM</w:t>
        </w:r>
      </w:hyperlink>
    </w:p>
    <w:p w:rsidR="00B465AA" w:rsidRDefault="00B465AA" w:rsidP="000F694A">
      <w:pPr>
        <w:pStyle w:val="ListNumber"/>
        <w:numPr>
          <w:ilvl w:val="0"/>
          <w:numId w:val="0"/>
        </w:numPr>
        <w:ind w:left="432"/>
      </w:pPr>
    </w:p>
    <w:p w:rsidR="00AE4F7D" w:rsidRDefault="00AE4F7D" w:rsidP="00AE4F7D">
      <w:pPr>
        <w:pStyle w:val="ListNumber"/>
      </w:pPr>
      <w:r>
        <w:t xml:space="preserve">Watch the following MATALB online tutorial videos on </w:t>
      </w:r>
      <w:r w:rsidR="004D39DD" w:rsidRPr="004D39DD">
        <w:rPr>
          <w:b/>
          <w:bCs/>
        </w:rPr>
        <w:t>Plotting</w:t>
      </w:r>
      <w:r>
        <w:t xml:space="preserve"> at  </w:t>
      </w:r>
    </w:p>
    <w:p w:rsidR="004D39DD" w:rsidRDefault="00481934" w:rsidP="00AE4F7D">
      <w:pPr>
        <w:pStyle w:val="ListNumber"/>
        <w:numPr>
          <w:ilvl w:val="0"/>
          <w:numId w:val="17"/>
        </w:numPr>
      </w:pPr>
      <w:hyperlink r:id="rId11" w:history="1">
        <w:r w:rsidR="00AE4F7D" w:rsidRPr="00AE4F7D">
          <w:rPr>
            <w:rStyle w:val="Hyperlink"/>
          </w:rPr>
          <w:t xml:space="preserve">Video </w:t>
        </w:r>
        <w:r w:rsidR="004D39DD">
          <w:rPr>
            <w:rStyle w:val="Hyperlink"/>
          </w:rPr>
          <w:t>3</w:t>
        </w:r>
        <w:r w:rsidR="00AE4F7D" w:rsidRPr="00AE4F7D">
          <w:rPr>
            <w:rStyle w:val="Hyperlink"/>
          </w:rPr>
          <w:t>a</w:t>
        </w:r>
      </w:hyperlink>
      <w:r w:rsidR="00AE4F7D">
        <w:t xml:space="preserve">: </w:t>
      </w:r>
      <w:r w:rsidR="004D39DD">
        <w:t>Plotting functions</w:t>
      </w:r>
    </w:p>
    <w:p w:rsidR="004D39DD" w:rsidRDefault="00481934" w:rsidP="004D39DD">
      <w:pPr>
        <w:pStyle w:val="ListNumber"/>
        <w:numPr>
          <w:ilvl w:val="0"/>
          <w:numId w:val="0"/>
        </w:numPr>
        <w:ind w:left="1152"/>
      </w:pPr>
      <w:hyperlink r:id="rId12" w:history="1">
        <w:r w:rsidR="004D39DD" w:rsidRPr="00493FDF">
          <w:rPr>
            <w:rStyle w:val="Hyperlink"/>
          </w:rPr>
          <w:t>https://youtu.be/EbDJNjYZ-EA</w:t>
        </w:r>
      </w:hyperlink>
    </w:p>
    <w:p w:rsidR="00AE4F7D" w:rsidRDefault="00481934" w:rsidP="00AE4F7D">
      <w:pPr>
        <w:pStyle w:val="ListNumber"/>
        <w:numPr>
          <w:ilvl w:val="0"/>
          <w:numId w:val="17"/>
        </w:numPr>
      </w:pPr>
      <w:hyperlink r:id="rId13" w:history="1">
        <w:r w:rsidR="004D39DD">
          <w:rPr>
            <w:rStyle w:val="Hyperlink"/>
          </w:rPr>
          <w:t>Video 3b</w:t>
        </w:r>
      </w:hyperlink>
      <w:r w:rsidR="00AE4F7D">
        <w:t xml:space="preserve">: </w:t>
      </w:r>
      <w:r w:rsidR="004D39DD">
        <w:t>Changing Plot Appearance</w:t>
      </w:r>
    </w:p>
    <w:p w:rsidR="00AE4F7D" w:rsidRDefault="00AF63BF" w:rsidP="00AE4F7D">
      <w:pPr>
        <w:pStyle w:val="ListNumber"/>
        <w:numPr>
          <w:ilvl w:val="0"/>
          <w:numId w:val="0"/>
        </w:numPr>
        <w:ind w:left="1152"/>
      </w:pPr>
      <w:hyperlink r:id="rId14" w:history="1">
        <w:r w:rsidRPr="002A33A0">
          <w:rPr>
            <w:rStyle w:val="Hyperlink"/>
          </w:rPr>
          <w:t>https://youtu.be/cwHEV</w:t>
        </w:r>
        <w:r w:rsidRPr="002A33A0">
          <w:rPr>
            <w:rStyle w:val="Hyperlink"/>
          </w:rPr>
          <w:t>O</w:t>
        </w:r>
        <w:r w:rsidRPr="002A33A0">
          <w:rPr>
            <w:rStyle w:val="Hyperlink"/>
          </w:rPr>
          <w:t>ocPVg</w:t>
        </w:r>
      </w:hyperlink>
      <w:r w:rsidR="004D39DD">
        <w:t xml:space="preserve"> </w:t>
      </w:r>
    </w:p>
    <w:p w:rsidR="00AE4F7D" w:rsidRDefault="00481934" w:rsidP="00AE4F7D">
      <w:pPr>
        <w:pStyle w:val="ListNumber"/>
        <w:numPr>
          <w:ilvl w:val="0"/>
          <w:numId w:val="17"/>
        </w:numPr>
      </w:pPr>
      <w:hyperlink r:id="rId15" w:history="1">
        <w:r w:rsidR="00411982">
          <w:rPr>
            <w:rStyle w:val="Hyperlink"/>
          </w:rPr>
          <w:t>Video 3c</w:t>
        </w:r>
      </w:hyperlink>
      <w:r w:rsidR="00AE4F7D">
        <w:t xml:space="preserve">: </w:t>
      </w:r>
      <w:r w:rsidR="00411982">
        <w:t xml:space="preserve"> 2D Plots-Part 1</w:t>
      </w:r>
    </w:p>
    <w:p w:rsidR="00411982" w:rsidRDefault="00481934" w:rsidP="00411982">
      <w:pPr>
        <w:pStyle w:val="ListNumber"/>
        <w:numPr>
          <w:ilvl w:val="0"/>
          <w:numId w:val="0"/>
        </w:numPr>
        <w:ind w:left="1152"/>
      </w:pPr>
      <w:hyperlink r:id="rId16" w:history="1">
        <w:r w:rsidR="00411982" w:rsidRPr="00493FDF">
          <w:rPr>
            <w:rStyle w:val="Hyperlink"/>
          </w:rPr>
          <w:t>https://youtu.be/K4ByudhaN</w:t>
        </w:r>
        <w:r w:rsidR="00411982" w:rsidRPr="00493FDF">
          <w:rPr>
            <w:rStyle w:val="Hyperlink"/>
          </w:rPr>
          <w:t>f</w:t>
        </w:r>
        <w:r w:rsidR="00411982" w:rsidRPr="00493FDF">
          <w:rPr>
            <w:rStyle w:val="Hyperlink"/>
          </w:rPr>
          <w:t>M</w:t>
        </w:r>
      </w:hyperlink>
      <w:r w:rsidR="00411982">
        <w:t xml:space="preserve"> </w:t>
      </w:r>
    </w:p>
    <w:p w:rsidR="00AE4F7D" w:rsidRDefault="00481934" w:rsidP="00AE4F7D">
      <w:pPr>
        <w:pStyle w:val="ListNumber"/>
        <w:numPr>
          <w:ilvl w:val="0"/>
          <w:numId w:val="17"/>
        </w:numPr>
      </w:pPr>
      <w:hyperlink r:id="rId17" w:history="1">
        <w:r w:rsidR="00411982">
          <w:rPr>
            <w:rStyle w:val="Hyperlink"/>
          </w:rPr>
          <w:t>Video 3d</w:t>
        </w:r>
      </w:hyperlink>
      <w:r w:rsidR="00AE4F7D">
        <w:t xml:space="preserve">: </w:t>
      </w:r>
      <w:r w:rsidR="00411982">
        <w:t xml:space="preserve"> 2D Plots-Part 2</w:t>
      </w:r>
    </w:p>
    <w:p w:rsidR="00AE4F7D" w:rsidRDefault="00481934" w:rsidP="00411982">
      <w:pPr>
        <w:pStyle w:val="ListNumber"/>
        <w:numPr>
          <w:ilvl w:val="0"/>
          <w:numId w:val="0"/>
        </w:numPr>
        <w:ind w:left="1152"/>
      </w:pPr>
      <w:hyperlink r:id="rId18" w:history="1">
        <w:r w:rsidR="00411982" w:rsidRPr="00493FDF">
          <w:rPr>
            <w:rStyle w:val="Hyperlink"/>
          </w:rPr>
          <w:t>https://youtu.be/GIK</w:t>
        </w:r>
        <w:r w:rsidR="00411982" w:rsidRPr="00493FDF">
          <w:rPr>
            <w:rStyle w:val="Hyperlink"/>
          </w:rPr>
          <w:t>P</w:t>
        </w:r>
        <w:r w:rsidR="00411982" w:rsidRPr="00493FDF">
          <w:rPr>
            <w:rStyle w:val="Hyperlink"/>
          </w:rPr>
          <w:t>c3l9JS8</w:t>
        </w:r>
      </w:hyperlink>
      <w:r w:rsidR="00411982">
        <w:t xml:space="preserve"> </w:t>
      </w:r>
    </w:p>
    <w:p w:rsidR="00411982" w:rsidRDefault="00481934" w:rsidP="00411982">
      <w:pPr>
        <w:pStyle w:val="ListNumber"/>
        <w:numPr>
          <w:ilvl w:val="0"/>
          <w:numId w:val="17"/>
        </w:numPr>
      </w:pPr>
      <w:hyperlink r:id="rId19" w:history="1">
        <w:r w:rsidR="00411982" w:rsidRPr="00411982">
          <w:rPr>
            <w:rStyle w:val="Hyperlink"/>
          </w:rPr>
          <w:t>Video 3e</w:t>
        </w:r>
      </w:hyperlink>
      <w:r w:rsidR="00411982">
        <w:t>: 2D Plots-Part 3</w:t>
      </w:r>
    </w:p>
    <w:p w:rsidR="00411982" w:rsidRDefault="00481934" w:rsidP="00411982">
      <w:pPr>
        <w:pStyle w:val="ListNumber"/>
        <w:numPr>
          <w:ilvl w:val="0"/>
          <w:numId w:val="0"/>
        </w:numPr>
        <w:ind w:left="1152"/>
      </w:pPr>
      <w:hyperlink r:id="rId20" w:history="1">
        <w:r w:rsidR="00411982" w:rsidRPr="00493FDF">
          <w:rPr>
            <w:rStyle w:val="Hyperlink"/>
          </w:rPr>
          <w:t>https://youtu.be/WB</w:t>
        </w:r>
        <w:r w:rsidR="00411982" w:rsidRPr="00493FDF">
          <w:rPr>
            <w:rStyle w:val="Hyperlink"/>
          </w:rPr>
          <w:t>R</w:t>
        </w:r>
        <w:r w:rsidR="00411982" w:rsidRPr="00493FDF">
          <w:rPr>
            <w:rStyle w:val="Hyperlink"/>
          </w:rPr>
          <w:t>kPgcYH-0</w:t>
        </w:r>
      </w:hyperlink>
      <w:r w:rsidR="00411982">
        <w:t xml:space="preserve"> </w:t>
      </w:r>
    </w:p>
    <w:p w:rsidR="00AE4F7D" w:rsidRDefault="00AE4F7D" w:rsidP="000F694A">
      <w:pPr>
        <w:pStyle w:val="ListNumber"/>
        <w:numPr>
          <w:ilvl w:val="0"/>
          <w:numId w:val="0"/>
        </w:numPr>
        <w:ind w:left="432"/>
      </w:pPr>
    </w:p>
    <w:p w:rsidR="00E01EA3" w:rsidRDefault="00E01EA3" w:rsidP="00E01EA3">
      <w:pPr>
        <w:pStyle w:val="ListNumber"/>
        <w:numPr>
          <w:ilvl w:val="0"/>
          <w:numId w:val="0"/>
        </w:numPr>
        <w:ind w:left="432" w:hanging="432"/>
      </w:pPr>
    </w:p>
    <w:p w:rsidR="00B138BB" w:rsidRDefault="00B138BB">
      <w:pPr>
        <w:pStyle w:val="Heading2"/>
      </w:pPr>
    </w:p>
    <w:sectPr w:rsidR="00B138B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1934" w:rsidRDefault="00481934">
      <w:pPr>
        <w:spacing w:after="0" w:line="240" w:lineRule="auto"/>
      </w:pPr>
      <w:r>
        <w:separator/>
      </w:r>
    </w:p>
    <w:p w:rsidR="00481934" w:rsidRDefault="00481934"/>
    <w:p w:rsidR="00481934" w:rsidRDefault="00481934"/>
  </w:endnote>
  <w:endnote w:type="continuationSeparator" w:id="0">
    <w:p w:rsidR="00481934" w:rsidRDefault="00481934">
      <w:pPr>
        <w:spacing w:after="0" w:line="240" w:lineRule="auto"/>
      </w:pPr>
      <w:r>
        <w:continuationSeparator/>
      </w:r>
    </w:p>
    <w:p w:rsidR="00481934" w:rsidRDefault="00481934"/>
    <w:p w:rsidR="00481934" w:rsidRDefault="00481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1934" w:rsidRDefault="00481934">
      <w:pPr>
        <w:spacing w:after="0" w:line="240" w:lineRule="auto"/>
      </w:pPr>
      <w:r>
        <w:separator/>
      </w:r>
    </w:p>
    <w:p w:rsidR="00481934" w:rsidRDefault="00481934"/>
    <w:p w:rsidR="00481934" w:rsidRDefault="00481934"/>
  </w:footnote>
  <w:footnote w:type="continuationSeparator" w:id="0">
    <w:p w:rsidR="00481934" w:rsidRDefault="00481934">
      <w:pPr>
        <w:spacing w:after="0" w:line="240" w:lineRule="auto"/>
      </w:pPr>
      <w:r>
        <w:continuationSeparator/>
      </w:r>
    </w:p>
    <w:p w:rsidR="00481934" w:rsidRDefault="00481934"/>
    <w:p w:rsidR="00481934" w:rsidRDefault="004819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C48A2"/>
    <w:rsid w:val="0037724D"/>
    <w:rsid w:val="00411982"/>
    <w:rsid w:val="00481934"/>
    <w:rsid w:val="004D39DD"/>
    <w:rsid w:val="005B564C"/>
    <w:rsid w:val="0078086E"/>
    <w:rsid w:val="008B0436"/>
    <w:rsid w:val="0095070E"/>
    <w:rsid w:val="00966AF3"/>
    <w:rsid w:val="009E1653"/>
    <w:rsid w:val="00AD57CC"/>
    <w:rsid w:val="00AE4F7D"/>
    <w:rsid w:val="00AF63BF"/>
    <w:rsid w:val="00B138BB"/>
    <w:rsid w:val="00B465AA"/>
    <w:rsid w:val="00C045C4"/>
    <w:rsid w:val="00C16775"/>
    <w:rsid w:val="00CE4F9D"/>
    <w:rsid w:val="00E0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2225B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EjskX-MSRIQ" TargetMode="External"/><Relationship Id="rId13" Type="http://schemas.openxmlformats.org/officeDocument/2006/relationships/hyperlink" Target="https://youtu.be/cwHEVOocPVg" TargetMode="External"/><Relationship Id="rId18" Type="http://schemas.openxmlformats.org/officeDocument/2006/relationships/hyperlink" Target="https://youtu.be/GIKPc3l9JS8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youtu.be/EjskX-MSRIQ" TargetMode="External"/><Relationship Id="rId12" Type="http://schemas.openxmlformats.org/officeDocument/2006/relationships/hyperlink" Target="https://youtu.be/EbDJNjYZ-EA" TargetMode="External"/><Relationship Id="rId17" Type="http://schemas.openxmlformats.org/officeDocument/2006/relationships/hyperlink" Target="https://youtu.be/GIKPc3l9JS8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youtu.be/K4ByudhaNfM" TargetMode="External"/><Relationship Id="rId20" Type="http://schemas.openxmlformats.org/officeDocument/2006/relationships/hyperlink" Target="https://youtu.be/WBRkPgcYH-0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EbDJNjYZ-EA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youtu.be/K4ByudhaNf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youtu.be/xjrrZAJDEHM" TargetMode="External"/><Relationship Id="rId19" Type="http://schemas.openxmlformats.org/officeDocument/2006/relationships/hyperlink" Target="https://youtu.be/WBRkPgcYH-0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youtu.be/xjrrZAJDEHM" TargetMode="External"/><Relationship Id="rId14" Type="http://schemas.openxmlformats.org/officeDocument/2006/relationships/hyperlink" Target="https://youtu.be/cwHEVOocPVg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F020E84-4E25-4A55-876A-FDE822D96D40}"/>
</file>

<file path=customXml/itemProps2.xml><?xml version="1.0" encoding="utf-8"?>
<ds:datastoreItem xmlns:ds="http://schemas.openxmlformats.org/officeDocument/2006/customXml" ds:itemID="{74533C13-5E0B-4A36-B22C-798DB728F380}"/>
</file>

<file path=customXml/itemProps3.xml><?xml version="1.0" encoding="utf-8"?>
<ds:datastoreItem xmlns:ds="http://schemas.openxmlformats.org/officeDocument/2006/customXml" ds:itemID="{B71899F4-EF35-4285-8FB0-2DE59558D1F3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109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7</cp:revision>
  <dcterms:created xsi:type="dcterms:W3CDTF">2020-07-17T22:54:00Z</dcterms:created>
  <dcterms:modified xsi:type="dcterms:W3CDTF">2020-08-06T00:19:00Z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